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D87" w:rsidRPr="00272936" w:rsidRDefault="00F92D87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lang w:val="bg-BG"/>
        </w:rPr>
        <w:t xml:space="preserve">              </w:t>
      </w:r>
      <w:r>
        <w:tab/>
      </w:r>
      <w:r w:rsidRPr="00073F7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10</w:t>
      </w:r>
    </w:p>
    <w:tbl>
      <w:tblPr>
        <w:tblpPr w:leftFromText="180" w:rightFromText="180" w:vertAnchor="page" w:horzAnchor="margin" w:tblpY="518"/>
        <w:tblW w:w="972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720"/>
      </w:tblGrid>
      <w:tr w:rsidR="00F92D87" w:rsidRPr="00E13452">
        <w:trPr>
          <w:tblCellSpacing w:w="0" w:type="dxa"/>
        </w:trPr>
        <w:tc>
          <w:tcPr>
            <w:tcW w:w="9720" w:type="dxa"/>
          </w:tcPr>
          <w:p w:rsidR="00F92D87" w:rsidRPr="00873BCB" w:rsidRDefault="00F92D87" w:rsidP="00226168">
            <w:pPr>
              <w:pStyle w:val="NormalWeb"/>
              <w:spacing w:after="0"/>
              <w:jc w:val="center"/>
              <w:rPr>
                <w:b/>
                <w:bCs/>
              </w:rPr>
            </w:pPr>
            <w:r>
              <w:t>От</w:t>
            </w:r>
            <w:r w:rsidRPr="00131701">
              <w:t>к</w:t>
            </w:r>
            <w:r>
              <w:t>р</w:t>
            </w:r>
            <w:r w:rsidRPr="00131701">
              <w:t>ита процедура за възлагане на обществена порчъка с предмет:</w:t>
            </w:r>
            <w:r>
              <w:rPr>
                <w:b/>
              </w:rPr>
              <w:t xml:space="preserve"> </w:t>
            </w:r>
            <w:r w:rsidRPr="00873BCB">
              <w:t>„Доставка на хранителни продукти</w:t>
            </w:r>
            <w:r w:rsidRPr="00873BCB">
              <w:rPr>
                <w:rStyle w:val="Strong"/>
                <w:color w:val="000000"/>
                <w:shd w:val="clear" w:color="auto" w:fill="FFFFFF"/>
              </w:rPr>
              <w:t xml:space="preserve"> </w:t>
            </w:r>
            <w:r w:rsidRPr="00873BCB">
              <w:rPr>
                <w:rStyle w:val="Strong"/>
                <w:b w:val="0"/>
                <w:bCs/>
                <w:color w:val="000000"/>
                <w:shd w:val="clear" w:color="auto" w:fill="FFFFFF"/>
              </w:rPr>
              <w:t>за нуждите на ЦДГ „Щастливо детство” с. Долни Луковит, общ. Искър, по обособени позиции”</w:t>
            </w:r>
          </w:p>
          <w:p w:rsidR="00F92D87" w:rsidRPr="00E13452" w:rsidRDefault="00F92D87" w:rsidP="007A6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</w:tbl>
    <w:p w:rsidR="00F92D87" w:rsidRPr="00E13452" w:rsidRDefault="00F92D87">
      <w:pPr>
        <w:rPr>
          <w:rFonts w:cs="Times New Roman"/>
          <w:lang w:val="ru-RU"/>
        </w:rPr>
      </w:pPr>
    </w:p>
    <w:tbl>
      <w:tblPr>
        <w:tblpPr w:leftFromText="141" w:rightFromText="141" w:vertAnchor="text" w:tblpY="2"/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F92D87" w:rsidRPr="00E13452">
        <w:trPr>
          <w:tblCellSpacing w:w="0" w:type="dxa"/>
        </w:trPr>
        <w:tc>
          <w:tcPr>
            <w:tcW w:w="9645" w:type="dxa"/>
          </w:tcPr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ДЕКЛАРАЦИЯ</w:t>
            </w:r>
          </w:p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 конфиденциалност по чл. 33, ал. 4 ЗОП</w:t>
            </w:r>
          </w:p>
        </w:tc>
      </w:tr>
      <w:tr w:rsidR="00F92D87" w:rsidRPr="005177EF">
        <w:trPr>
          <w:tblCellSpacing w:w="0" w:type="dxa"/>
        </w:trPr>
        <w:tc>
          <w:tcPr>
            <w:tcW w:w="9645" w:type="dxa"/>
          </w:tcPr>
          <w:p w:rsidR="00F92D87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87" w:rsidRPr="000A45EE" w:rsidRDefault="00F92D87" w:rsidP="000A45EE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5EE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 обособена позиция: ......................................................................................................................................................</w:t>
            </w:r>
          </w:p>
          <w:p w:rsidR="00F92D87" w:rsidRPr="000A45EE" w:rsidRDefault="00F92D87" w:rsidP="000A45EE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)</w:t>
            </w:r>
          </w:p>
          <w:p w:rsidR="00F92D87" w:rsidRPr="000A45EE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87" w:rsidRPr="000A45EE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87" w:rsidRPr="005177EF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………………,</w:t>
            </w:r>
          </w:p>
        </w:tc>
      </w:tr>
      <w:tr w:rsidR="00F92D87" w:rsidRPr="005177EF">
        <w:trPr>
          <w:tblCellSpacing w:w="0" w:type="dxa"/>
        </w:trPr>
        <w:tc>
          <w:tcPr>
            <w:tcW w:w="9645" w:type="dxa"/>
          </w:tcPr>
          <w:p w:rsidR="00F92D87" w:rsidRPr="005177EF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(трите имена)</w:t>
            </w:r>
          </w:p>
        </w:tc>
      </w:tr>
      <w:tr w:rsidR="00F92D87" w:rsidRPr="00E13452">
        <w:trPr>
          <w:tblCellSpacing w:w="0" w:type="dxa"/>
        </w:trPr>
        <w:tc>
          <w:tcPr>
            <w:tcW w:w="9645" w:type="dxa"/>
          </w:tcPr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данни по документ за самоличност …………………………………………..………………,</w:t>
            </w:r>
          </w:p>
        </w:tc>
      </w:tr>
      <w:tr w:rsidR="00F92D87" w:rsidRPr="00E13452">
        <w:trPr>
          <w:tblCellSpacing w:w="0" w:type="dxa"/>
        </w:trPr>
        <w:tc>
          <w:tcPr>
            <w:tcW w:w="9645" w:type="dxa"/>
          </w:tcPr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E13452">
              <w:rPr>
                <w:rFonts w:ascii="Times New Roman" w:hAnsi="Times New Roman" w:cs="Times New Roman"/>
                <w:i/>
                <w:iCs/>
                <w:lang w:val="ru-RU"/>
              </w:rPr>
              <w:t>(номер на лична карта, дата, орган и място на издаването)</w:t>
            </w:r>
          </w:p>
        </w:tc>
      </w:tr>
      <w:tr w:rsidR="00F92D87" w:rsidRPr="005177EF">
        <w:trPr>
          <w:tblCellSpacing w:w="0" w:type="dxa"/>
        </w:trPr>
        <w:tc>
          <w:tcPr>
            <w:tcW w:w="9645" w:type="dxa"/>
          </w:tcPr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2D87" w:rsidRPr="005177EF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в качеството си на 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  <w:tr w:rsidR="00F92D87" w:rsidRPr="005177EF">
        <w:trPr>
          <w:tblCellSpacing w:w="0" w:type="dxa"/>
        </w:trPr>
        <w:tc>
          <w:tcPr>
            <w:tcW w:w="9645" w:type="dxa"/>
          </w:tcPr>
          <w:p w:rsidR="00F92D87" w:rsidRPr="005177EF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(длъжност)</w:t>
            </w:r>
          </w:p>
        </w:tc>
      </w:tr>
      <w:tr w:rsidR="00F92D87" w:rsidRPr="005177EF">
        <w:trPr>
          <w:tblCellSpacing w:w="0" w:type="dxa"/>
        </w:trPr>
        <w:tc>
          <w:tcPr>
            <w:tcW w:w="9645" w:type="dxa"/>
          </w:tcPr>
          <w:p w:rsidR="00F92D87" w:rsidRPr="005177EF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87" w:rsidRPr="005177EF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на 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………………………., </w:t>
            </w:r>
          </w:p>
        </w:tc>
      </w:tr>
      <w:tr w:rsidR="00F92D87" w:rsidRPr="005177EF">
        <w:trPr>
          <w:tblCellSpacing w:w="0" w:type="dxa"/>
        </w:trPr>
        <w:tc>
          <w:tcPr>
            <w:tcW w:w="9645" w:type="dxa"/>
          </w:tcPr>
          <w:p w:rsidR="00F92D87" w:rsidRPr="005177EF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на участника)</w:t>
            </w:r>
          </w:p>
        </w:tc>
      </w:tr>
      <w:tr w:rsidR="00F92D87" w:rsidRPr="00E13452">
        <w:trPr>
          <w:tblCellSpacing w:w="0" w:type="dxa"/>
        </w:trPr>
        <w:tc>
          <w:tcPr>
            <w:tcW w:w="9645" w:type="dxa"/>
          </w:tcPr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2D87" w:rsidRPr="00E13452" w:rsidRDefault="00F92D87" w:rsidP="00D8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ЕИК/БУЛСТАТ ............................................................................................................................ </w:t>
            </w:r>
          </w:p>
          <w:p w:rsidR="00F92D87" w:rsidRPr="00873BCB" w:rsidRDefault="00F92D87" w:rsidP="00226168">
            <w:pPr>
              <w:pStyle w:val="NormalWeb"/>
              <w:spacing w:after="0"/>
              <w:jc w:val="center"/>
              <w:rPr>
                <w:b/>
                <w:bCs/>
              </w:rPr>
            </w:pPr>
            <w:r w:rsidRPr="00BA6D2C">
              <w:t>участник в процедура за възлагане на обществена поръчка с предмет</w:t>
            </w:r>
            <w:r>
              <w:t>:</w:t>
            </w:r>
            <w:r w:rsidRPr="00BA6D2C">
              <w:t xml:space="preserve"> </w:t>
            </w:r>
            <w:r>
              <w:t xml:space="preserve"> </w:t>
            </w:r>
            <w:r w:rsidRPr="00873BCB">
              <w:t>„Доставка на хранителни продукти</w:t>
            </w:r>
            <w:r w:rsidRPr="00873BCB">
              <w:rPr>
                <w:rStyle w:val="Strong"/>
                <w:color w:val="000000"/>
                <w:shd w:val="clear" w:color="auto" w:fill="FFFFFF"/>
              </w:rPr>
              <w:t xml:space="preserve"> </w:t>
            </w:r>
            <w:r w:rsidRPr="00873BCB">
              <w:rPr>
                <w:rStyle w:val="Strong"/>
                <w:b w:val="0"/>
                <w:bCs/>
                <w:color w:val="000000"/>
                <w:shd w:val="clear" w:color="auto" w:fill="FFFFFF"/>
              </w:rPr>
              <w:t>за нуждите на ЦДГ „Щастливо детство” с. Долни Луковит, общ. Искър, по обособени позиции”</w:t>
            </w:r>
          </w:p>
          <w:p w:rsidR="00F92D87" w:rsidRDefault="00F92D87" w:rsidP="00D25A8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D87" w:rsidRPr="000A45EE" w:rsidRDefault="00F92D87" w:rsidP="00D25A8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0A45EE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 обособена позиция: ......................................................................................................................................................</w:t>
            </w:r>
          </w:p>
          <w:p w:rsidR="00F92D87" w:rsidRPr="000A45EE" w:rsidRDefault="00F92D87" w:rsidP="00D25A8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)</w:t>
            </w:r>
          </w:p>
          <w:p w:rsidR="00F92D87" w:rsidRPr="00E13452" w:rsidRDefault="00F92D87" w:rsidP="00BA6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2D87" w:rsidRPr="005177EF">
        <w:trPr>
          <w:tblCellSpacing w:w="0" w:type="dxa"/>
        </w:trPr>
        <w:tc>
          <w:tcPr>
            <w:tcW w:w="9645" w:type="dxa"/>
          </w:tcPr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2D87" w:rsidRPr="005177EF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ДЕКЛАРИРАМ:</w:t>
            </w:r>
          </w:p>
        </w:tc>
      </w:tr>
      <w:tr w:rsidR="00F92D87" w:rsidRPr="00E13452">
        <w:trPr>
          <w:tblCellSpacing w:w="0" w:type="dxa"/>
        </w:trPr>
        <w:tc>
          <w:tcPr>
            <w:tcW w:w="9645" w:type="dxa"/>
          </w:tcPr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Информацията, съдържаща се в …………………….. (посочват се конкретна част/части от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офертата</w:t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от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офертата</w:t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да се счита за конфиденциална, тъй като съдържа технически и/или търговски тайни (вярното се подчертава). </w:t>
            </w:r>
          </w:p>
        </w:tc>
      </w:tr>
      <w:tr w:rsidR="00F92D87" w:rsidRPr="00E13452">
        <w:trPr>
          <w:tblCellSpacing w:w="0" w:type="dxa"/>
        </w:trPr>
        <w:tc>
          <w:tcPr>
            <w:tcW w:w="9645" w:type="dxa"/>
          </w:tcPr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Не бихме желали информацията по т. 1 да бъде разкривана от възложителя, освен в предвидените от закона случаи.</w:t>
            </w:r>
          </w:p>
        </w:tc>
      </w:tr>
    </w:tbl>
    <w:p w:rsidR="00F92D87" w:rsidRPr="00E13452" w:rsidRDefault="00F92D87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718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718"/>
      </w:tblGrid>
      <w:tr w:rsidR="00F92D87" w:rsidRPr="00E13452">
        <w:trPr>
          <w:tblCellSpacing w:w="0" w:type="dxa"/>
        </w:trPr>
        <w:tc>
          <w:tcPr>
            <w:tcW w:w="9718" w:type="dxa"/>
          </w:tcPr>
          <w:p w:rsidR="00F92D87" w:rsidRPr="00E13452" w:rsidRDefault="00F92D8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 ………………………/</w:t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Име и фамилия …………………………………………….</w:t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Подпис (и печат)……………………………………………</w:t>
            </w:r>
          </w:p>
        </w:tc>
      </w:tr>
    </w:tbl>
    <w:p w:rsidR="00F92D87" w:rsidRDefault="00F92D87" w:rsidP="00F34D6A">
      <w:pPr>
        <w:rPr>
          <w:rFonts w:cs="Times New Roman"/>
        </w:rPr>
      </w:pPr>
    </w:p>
    <w:p w:rsidR="00F92D87" w:rsidRPr="00D25A82" w:rsidRDefault="00F92D87" w:rsidP="00F34D6A">
      <w:pPr>
        <w:rPr>
          <w:rFonts w:ascii="Times New Roman" w:hAnsi="Times New Roman" w:cs="Times New Roman"/>
          <w:sz w:val="24"/>
          <w:szCs w:val="24"/>
        </w:rPr>
      </w:pPr>
    </w:p>
    <w:p w:rsidR="00F92D87" w:rsidRPr="00D25A82" w:rsidRDefault="00F92D87" w:rsidP="00D25A82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D25A82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Забележка: Образеца </w:t>
      </w:r>
      <w:r w:rsidRPr="00D25A82">
        <w:rPr>
          <w:rFonts w:ascii="Times New Roman" w:hAnsi="Times New Roman" w:cs="Times New Roman"/>
          <w:b/>
          <w:i/>
          <w:sz w:val="24"/>
          <w:szCs w:val="24"/>
        </w:rPr>
        <w:t>се подава за всяка една позиция по отделно</w:t>
      </w:r>
      <w:r w:rsidRPr="00D25A82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D25A82">
        <w:rPr>
          <w:rFonts w:ascii="Times New Roman" w:hAnsi="Times New Roman" w:cs="Times New Roman"/>
          <w:b/>
          <w:i/>
          <w:sz w:val="24"/>
          <w:szCs w:val="24"/>
        </w:rPr>
        <w:t>!</w:t>
      </w:r>
    </w:p>
    <w:p w:rsidR="00F92D87" w:rsidRPr="00E01A8F" w:rsidRDefault="00F92D87" w:rsidP="00D25A82">
      <w:pPr>
        <w:pStyle w:val="NormalWeb"/>
        <w:spacing w:after="0"/>
        <w:jc w:val="both"/>
      </w:pPr>
    </w:p>
    <w:p w:rsidR="00F92D87" w:rsidRPr="009B7AE4" w:rsidRDefault="00F92D87" w:rsidP="000A45EE">
      <w:pPr>
        <w:pStyle w:val="NormalWeb"/>
        <w:spacing w:after="0"/>
        <w:jc w:val="both"/>
      </w:pPr>
    </w:p>
    <w:p w:rsidR="00F92D87" w:rsidRPr="009B7AE4" w:rsidRDefault="00F92D87" w:rsidP="000A45EE">
      <w:pPr>
        <w:rPr>
          <w:sz w:val="24"/>
          <w:szCs w:val="24"/>
          <w:lang w:val="bg-BG"/>
        </w:rPr>
      </w:pPr>
    </w:p>
    <w:p w:rsidR="00F92D87" w:rsidRPr="009F281E" w:rsidRDefault="00F92D87" w:rsidP="000A45EE">
      <w:pPr>
        <w:spacing w:before="120"/>
        <w:jc w:val="center"/>
        <w:outlineLvl w:val="1"/>
      </w:pPr>
    </w:p>
    <w:p w:rsidR="00F92D87" w:rsidRPr="000A45EE" w:rsidRDefault="00F92D87" w:rsidP="00F34D6A">
      <w:pPr>
        <w:rPr>
          <w:rFonts w:cs="Times New Roman"/>
        </w:rPr>
      </w:pPr>
    </w:p>
    <w:sectPr w:rsidR="00F92D87" w:rsidRPr="000A45EE" w:rsidSect="00FF7FB4">
      <w:pgSz w:w="12240" w:h="15840"/>
      <w:pgMar w:top="1417" w:right="72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D87" w:rsidRDefault="00F92D8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92D87" w:rsidRDefault="00F92D8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D87" w:rsidRDefault="00F92D8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92D87" w:rsidRDefault="00F92D8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7B9B"/>
    <w:rsid w:val="00073F7D"/>
    <w:rsid w:val="000A45EE"/>
    <w:rsid w:val="00131701"/>
    <w:rsid w:val="00144DD8"/>
    <w:rsid w:val="0014616E"/>
    <w:rsid w:val="001D1480"/>
    <w:rsid w:val="00226168"/>
    <w:rsid w:val="002560A6"/>
    <w:rsid w:val="00272936"/>
    <w:rsid w:val="002918E0"/>
    <w:rsid w:val="00294294"/>
    <w:rsid w:val="002D422F"/>
    <w:rsid w:val="00314FE4"/>
    <w:rsid w:val="0035389D"/>
    <w:rsid w:val="00355423"/>
    <w:rsid w:val="003A3ED8"/>
    <w:rsid w:val="003C08AD"/>
    <w:rsid w:val="003E06C3"/>
    <w:rsid w:val="00402E5C"/>
    <w:rsid w:val="00403677"/>
    <w:rsid w:val="00407B48"/>
    <w:rsid w:val="00414A36"/>
    <w:rsid w:val="004B379B"/>
    <w:rsid w:val="004C26A9"/>
    <w:rsid w:val="004D1211"/>
    <w:rsid w:val="004E745B"/>
    <w:rsid w:val="005177EF"/>
    <w:rsid w:val="00517F77"/>
    <w:rsid w:val="00525117"/>
    <w:rsid w:val="00537E2E"/>
    <w:rsid w:val="005D7D46"/>
    <w:rsid w:val="00612A08"/>
    <w:rsid w:val="006304B4"/>
    <w:rsid w:val="006517EF"/>
    <w:rsid w:val="00661AB4"/>
    <w:rsid w:val="006D41F9"/>
    <w:rsid w:val="006E53AE"/>
    <w:rsid w:val="00703302"/>
    <w:rsid w:val="007176A4"/>
    <w:rsid w:val="00755B79"/>
    <w:rsid w:val="007A68F9"/>
    <w:rsid w:val="0085354D"/>
    <w:rsid w:val="00873BCB"/>
    <w:rsid w:val="00883461"/>
    <w:rsid w:val="00914CF4"/>
    <w:rsid w:val="00925E92"/>
    <w:rsid w:val="00932FD4"/>
    <w:rsid w:val="00963425"/>
    <w:rsid w:val="009B7AE4"/>
    <w:rsid w:val="009C7FB9"/>
    <w:rsid w:val="009D27B5"/>
    <w:rsid w:val="009D4B78"/>
    <w:rsid w:val="009E75AC"/>
    <w:rsid w:val="009F281E"/>
    <w:rsid w:val="00A13ADD"/>
    <w:rsid w:val="00A36C68"/>
    <w:rsid w:val="00A83BF8"/>
    <w:rsid w:val="00AD451A"/>
    <w:rsid w:val="00B06B2B"/>
    <w:rsid w:val="00B11344"/>
    <w:rsid w:val="00B23136"/>
    <w:rsid w:val="00B23AD6"/>
    <w:rsid w:val="00B46BD2"/>
    <w:rsid w:val="00B52906"/>
    <w:rsid w:val="00B72438"/>
    <w:rsid w:val="00BA6D2C"/>
    <w:rsid w:val="00BC7AF8"/>
    <w:rsid w:val="00BF557D"/>
    <w:rsid w:val="00C10FA1"/>
    <w:rsid w:val="00C52282"/>
    <w:rsid w:val="00C81567"/>
    <w:rsid w:val="00D12EE9"/>
    <w:rsid w:val="00D25A82"/>
    <w:rsid w:val="00D63CDE"/>
    <w:rsid w:val="00D8541A"/>
    <w:rsid w:val="00E01A8F"/>
    <w:rsid w:val="00E13452"/>
    <w:rsid w:val="00E1381D"/>
    <w:rsid w:val="00EA20C0"/>
    <w:rsid w:val="00EA3E74"/>
    <w:rsid w:val="00F03542"/>
    <w:rsid w:val="00F34D6A"/>
    <w:rsid w:val="00F35C78"/>
    <w:rsid w:val="00F42513"/>
    <w:rsid w:val="00F92D87"/>
    <w:rsid w:val="00FE5C52"/>
    <w:rsid w:val="00FF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07B9B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07B9B"/>
    <w:rPr>
      <w:rFonts w:eastAsia="Times New Roman" w:cs="Times New Roman"/>
      <w:lang w:val="en-US" w:eastAsia="en-US"/>
    </w:rPr>
  </w:style>
  <w:style w:type="paragraph" w:styleId="NormalWeb">
    <w:name w:val="Normal (Web)"/>
    <w:basedOn w:val="Normal"/>
    <w:uiPriority w:val="99"/>
    <w:rsid w:val="007A68F9"/>
    <w:rPr>
      <w:rFonts w:ascii="Times New Roman" w:hAnsi="Times New Roman" w:cs="Times New Roman"/>
      <w:sz w:val="24"/>
      <w:szCs w:val="24"/>
      <w:lang w:val="bg-BG"/>
    </w:rPr>
  </w:style>
  <w:style w:type="character" w:styleId="Strong">
    <w:name w:val="Strong"/>
    <w:basedOn w:val="DefaultParagraphFont"/>
    <w:uiPriority w:val="99"/>
    <w:qFormat/>
    <w:locked/>
    <w:rsid w:val="00963425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282</Words>
  <Characters>1608</Characters>
  <Application>Microsoft Office Outlook</Application>
  <DocSecurity>0</DocSecurity>
  <Lines>0</Lines>
  <Paragraphs>0</Paragraphs>
  <ScaleCrop>false</ScaleCrop>
  <Company>XARA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9</dc:title>
  <dc:subject/>
  <dc:creator>staroselci</dc:creator>
  <cp:keywords/>
  <dc:description/>
  <cp:lastModifiedBy>ISKAR 7</cp:lastModifiedBy>
  <cp:revision>26</cp:revision>
  <dcterms:created xsi:type="dcterms:W3CDTF">2015-01-04T09:18:00Z</dcterms:created>
  <dcterms:modified xsi:type="dcterms:W3CDTF">2016-04-07T08:06:00Z</dcterms:modified>
</cp:coreProperties>
</file>